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258B" w:rsidRPr="00BF3366" w:rsidRDefault="003E258B" w:rsidP="00A62776">
      <w:pPr>
        <w:jc w:val="right"/>
        <w:rPr>
          <w:rFonts w:ascii="Times New Roman" w:hAnsi="Times New Roman"/>
          <w:i/>
          <w:sz w:val="24"/>
          <w:szCs w:val="24"/>
          <w:u w:val="single"/>
        </w:rPr>
      </w:pPr>
      <w:r w:rsidRPr="00BF3366">
        <w:rPr>
          <w:rFonts w:ascii="Times New Roman" w:hAnsi="Times New Roman"/>
          <w:i/>
          <w:sz w:val="24"/>
          <w:szCs w:val="24"/>
          <w:u w:val="single"/>
        </w:rPr>
        <w:t xml:space="preserve">Образец № </w:t>
      </w:r>
      <w:bookmarkStart w:id="0" w:name="_GoBack"/>
      <w:bookmarkEnd w:id="0"/>
      <w:r>
        <w:rPr>
          <w:rFonts w:ascii="Times New Roman" w:hAnsi="Times New Roman"/>
          <w:i/>
          <w:sz w:val="24"/>
          <w:szCs w:val="24"/>
          <w:u w:val="single"/>
        </w:rPr>
        <w:t>9</w:t>
      </w:r>
    </w:p>
    <w:p w:rsidR="003E258B" w:rsidRPr="00697736" w:rsidRDefault="003E258B" w:rsidP="00A62776">
      <w:pPr>
        <w:jc w:val="center"/>
        <w:rPr>
          <w:rFonts w:ascii="Times New Roman" w:hAnsi="Times New Roman"/>
          <w:b/>
          <w:sz w:val="24"/>
          <w:szCs w:val="24"/>
        </w:rPr>
      </w:pPr>
      <w:r w:rsidRPr="00697736">
        <w:rPr>
          <w:rFonts w:ascii="Times New Roman" w:hAnsi="Times New Roman"/>
          <w:b/>
          <w:sz w:val="24"/>
          <w:szCs w:val="24"/>
        </w:rPr>
        <w:t xml:space="preserve">С П Р А В К А </w:t>
      </w:r>
    </w:p>
    <w:p w:rsidR="003E258B" w:rsidRPr="00697736" w:rsidRDefault="003E258B" w:rsidP="005D5F5E">
      <w:pPr>
        <w:jc w:val="center"/>
        <w:rPr>
          <w:rFonts w:ascii="Times New Roman" w:hAnsi="Times New Roman"/>
          <w:b/>
          <w:caps/>
          <w:sz w:val="24"/>
          <w:szCs w:val="24"/>
        </w:rPr>
      </w:pPr>
      <w:r w:rsidRPr="00697736">
        <w:rPr>
          <w:rFonts w:ascii="Times New Roman" w:hAnsi="Times New Roman"/>
          <w:b/>
          <w:caps/>
          <w:sz w:val="24"/>
          <w:szCs w:val="24"/>
        </w:rPr>
        <w:t>ЗА ЕКИПА, КОИТО ЩЕ УЧАСТВА В ИЗПЪЛНЕНИЕТО НА ОБЩЕСТВЕНАТА ПОРЪЧКА</w:t>
      </w:r>
    </w:p>
    <w:tbl>
      <w:tblPr>
        <w:tblW w:w="94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184"/>
        <w:gridCol w:w="2210"/>
        <w:gridCol w:w="1956"/>
        <w:gridCol w:w="1533"/>
        <w:gridCol w:w="1596"/>
      </w:tblGrid>
      <w:tr w:rsidR="003E258B" w:rsidRPr="00697736" w:rsidTr="00B30F65">
        <w:tc>
          <w:tcPr>
            <w:tcW w:w="9479" w:type="dxa"/>
            <w:gridSpan w:val="5"/>
            <w:shd w:val="clear" w:color="auto" w:fill="C6D9F1"/>
          </w:tcPr>
          <w:p w:rsidR="003E258B" w:rsidRPr="00697736" w:rsidRDefault="003E258B" w:rsidP="00BF336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97736">
              <w:rPr>
                <w:rFonts w:ascii="Times New Roman" w:hAnsi="Times New Roman"/>
                <w:b/>
                <w:sz w:val="24"/>
                <w:szCs w:val="24"/>
              </w:rPr>
              <w:t>СПИСЪК НА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ЕКИПА</w:t>
            </w:r>
            <w:r w:rsidRPr="0069773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ОТ ЕКСПЕРТИ</w:t>
            </w:r>
          </w:p>
        </w:tc>
      </w:tr>
      <w:tr w:rsidR="003E258B" w:rsidRPr="00697736" w:rsidTr="00B30F65">
        <w:tc>
          <w:tcPr>
            <w:tcW w:w="2235" w:type="dxa"/>
            <w:shd w:val="clear" w:color="auto" w:fill="C6D9F1"/>
          </w:tcPr>
          <w:p w:rsidR="003E258B" w:rsidRPr="00697736" w:rsidRDefault="003E258B" w:rsidP="00B30F6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97736">
              <w:rPr>
                <w:rFonts w:ascii="Times New Roman" w:hAnsi="Times New Roman"/>
                <w:b/>
                <w:sz w:val="24"/>
                <w:szCs w:val="24"/>
              </w:rPr>
              <w:t>Експерт</w:t>
            </w:r>
          </w:p>
          <w:p w:rsidR="003E258B" w:rsidRPr="00697736" w:rsidRDefault="003E258B" w:rsidP="00B30F6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C6D9F1"/>
          </w:tcPr>
          <w:p w:rsidR="003E258B" w:rsidRPr="00697736" w:rsidRDefault="003E258B" w:rsidP="00B30F6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97736">
              <w:rPr>
                <w:rFonts w:ascii="Times New Roman" w:hAnsi="Times New Roman"/>
                <w:b/>
                <w:sz w:val="24"/>
                <w:szCs w:val="24"/>
              </w:rPr>
              <w:t xml:space="preserve">Име, презиме и фамилия </w:t>
            </w:r>
          </w:p>
        </w:tc>
        <w:tc>
          <w:tcPr>
            <w:tcW w:w="1961" w:type="dxa"/>
            <w:shd w:val="clear" w:color="auto" w:fill="C6D9F1"/>
          </w:tcPr>
          <w:p w:rsidR="003E258B" w:rsidRPr="00697736" w:rsidRDefault="003E258B" w:rsidP="00B30F6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97736">
              <w:rPr>
                <w:rFonts w:ascii="Times New Roman" w:hAnsi="Times New Roman"/>
                <w:b/>
                <w:sz w:val="24"/>
                <w:szCs w:val="24"/>
              </w:rPr>
              <w:t>Специалност и образователно-квалиф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697736">
              <w:rPr>
                <w:rFonts w:ascii="Times New Roman" w:hAnsi="Times New Roman"/>
                <w:b/>
                <w:sz w:val="24"/>
                <w:szCs w:val="24"/>
              </w:rPr>
              <w:t xml:space="preserve"> степен</w:t>
            </w:r>
          </w:p>
        </w:tc>
        <w:tc>
          <w:tcPr>
            <w:tcW w:w="1573" w:type="dxa"/>
            <w:shd w:val="clear" w:color="auto" w:fill="C6D9F1"/>
          </w:tcPr>
          <w:p w:rsidR="003E258B" w:rsidRPr="00697736" w:rsidRDefault="003E258B" w:rsidP="00B30F6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97736">
              <w:rPr>
                <w:rFonts w:ascii="Times New Roman" w:hAnsi="Times New Roman"/>
                <w:b/>
                <w:sz w:val="24"/>
                <w:szCs w:val="24"/>
              </w:rPr>
              <w:t>Общ проф. стаж</w:t>
            </w:r>
          </w:p>
        </w:tc>
        <w:tc>
          <w:tcPr>
            <w:tcW w:w="1442" w:type="dxa"/>
            <w:shd w:val="clear" w:color="auto" w:fill="C6D9F1"/>
          </w:tcPr>
          <w:p w:rsidR="003E258B" w:rsidRPr="00697736" w:rsidRDefault="003E258B" w:rsidP="00B30F6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97736">
              <w:rPr>
                <w:rFonts w:ascii="Times New Roman" w:hAnsi="Times New Roman"/>
                <w:b/>
                <w:sz w:val="24"/>
                <w:szCs w:val="24"/>
              </w:rPr>
              <w:t>Специфичен опит и стаж</w:t>
            </w:r>
          </w:p>
        </w:tc>
      </w:tr>
      <w:tr w:rsidR="003E258B" w:rsidRPr="00697736" w:rsidTr="00B30F65">
        <w:tc>
          <w:tcPr>
            <w:tcW w:w="2235" w:type="dxa"/>
            <w:vAlign w:val="center"/>
          </w:tcPr>
          <w:p w:rsidR="003E258B" w:rsidRPr="00697736" w:rsidRDefault="003E258B" w:rsidP="00B30F65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697736">
              <w:rPr>
                <w:rFonts w:ascii="Times New Roman" w:hAnsi="Times New Roman"/>
                <w:i/>
                <w:sz w:val="24"/>
                <w:szCs w:val="24"/>
              </w:rPr>
              <w:t>..........</w:t>
            </w:r>
          </w:p>
        </w:tc>
        <w:tc>
          <w:tcPr>
            <w:tcW w:w="2268" w:type="dxa"/>
          </w:tcPr>
          <w:p w:rsidR="003E258B" w:rsidRPr="00697736" w:rsidRDefault="003E258B" w:rsidP="00B30F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1" w:type="dxa"/>
          </w:tcPr>
          <w:p w:rsidR="003E258B" w:rsidRPr="00697736" w:rsidRDefault="003E258B" w:rsidP="00B30F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3" w:type="dxa"/>
          </w:tcPr>
          <w:p w:rsidR="003E258B" w:rsidRPr="00697736" w:rsidRDefault="003E258B" w:rsidP="00B30F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2" w:type="dxa"/>
          </w:tcPr>
          <w:p w:rsidR="003E258B" w:rsidRPr="00697736" w:rsidRDefault="003E258B" w:rsidP="00B30F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258B" w:rsidRPr="00697736" w:rsidTr="00B30F65">
        <w:tc>
          <w:tcPr>
            <w:tcW w:w="2235" w:type="dxa"/>
            <w:vAlign w:val="center"/>
          </w:tcPr>
          <w:p w:rsidR="003E258B" w:rsidRPr="00697736" w:rsidRDefault="003E258B" w:rsidP="00B30F65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697736">
              <w:rPr>
                <w:rFonts w:ascii="Times New Roman" w:hAnsi="Times New Roman"/>
                <w:i/>
                <w:sz w:val="24"/>
                <w:szCs w:val="24"/>
              </w:rPr>
              <w:t>.............</w:t>
            </w:r>
          </w:p>
        </w:tc>
        <w:tc>
          <w:tcPr>
            <w:tcW w:w="2268" w:type="dxa"/>
          </w:tcPr>
          <w:p w:rsidR="003E258B" w:rsidRPr="00697736" w:rsidRDefault="003E258B" w:rsidP="00B30F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1" w:type="dxa"/>
          </w:tcPr>
          <w:p w:rsidR="003E258B" w:rsidRPr="00697736" w:rsidRDefault="003E258B" w:rsidP="00B30F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3" w:type="dxa"/>
          </w:tcPr>
          <w:p w:rsidR="003E258B" w:rsidRPr="00697736" w:rsidRDefault="003E258B" w:rsidP="00B30F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2" w:type="dxa"/>
          </w:tcPr>
          <w:p w:rsidR="003E258B" w:rsidRPr="00697736" w:rsidRDefault="003E258B" w:rsidP="00B30F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258B" w:rsidRPr="00697736" w:rsidTr="00B30F65">
        <w:tc>
          <w:tcPr>
            <w:tcW w:w="2235" w:type="dxa"/>
            <w:vAlign w:val="center"/>
          </w:tcPr>
          <w:p w:rsidR="003E258B" w:rsidRPr="00697736" w:rsidRDefault="003E258B" w:rsidP="00B30F65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697736">
              <w:rPr>
                <w:rFonts w:ascii="Times New Roman" w:hAnsi="Times New Roman"/>
                <w:i/>
                <w:sz w:val="24"/>
                <w:szCs w:val="24"/>
              </w:rPr>
              <w:t>..................</w:t>
            </w:r>
          </w:p>
        </w:tc>
        <w:tc>
          <w:tcPr>
            <w:tcW w:w="2268" w:type="dxa"/>
          </w:tcPr>
          <w:p w:rsidR="003E258B" w:rsidRPr="00697736" w:rsidRDefault="003E258B" w:rsidP="00B30F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1" w:type="dxa"/>
          </w:tcPr>
          <w:p w:rsidR="003E258B" w:rsidRPr="00697736" w:rsidRDefault="003E258B" w:rsidP="00B30F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3" w:type="dxa"/>
          </w:tcPr>
          <w:p w:rsidR="003E258B" w:rsidRPr="00697736" w:rsidRDefault="003E258B" w:rsidP="00B30F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2" w:type="dxa"/>
          </w:tcPr>
          <w:p w:rsidR="003E258B" w:rsidRPr="00697736" w:rsidRDefault="003E258B" w:rsidP="00B30F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E258B" w:rsidRDefault="003E258B" w:rsidP="00A0029C">
      <w:pPr>
        <w:spacing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697736">
        <w:rPr>
          <w:rFonts w:ascii="Times New Roman" w:hAnsi="Times New Roman"/>
          <w:i/>
          <w:sz w:val="24"/>
          <w:szCs w:val="24"/>
        </w:rPr>
        <w:t>*общ проф. стаж е стаж</w:t>
      </w:r>
      <w:r>
        <w:rPr>
          <w:rFonts w:ascii="Times New Roman" w:hAnsi="Times New Roman"/>
          <w:i/>
          <w:sz w:val="24"/>
          <w:szCs w:val="24"/>
        </w:rPr>
        <w:t xml:space="preserve">ът </w:t>
      </w:r>
      <w:r w:rsidRPr="00697736">
        <w:rPr>
          <w:rFonts w:ascii="Times New Roman" w:hAnsi="Times New Roman"/>
          <w:i/>
          <w:sz w:val="24"/>
          <w:szCs w:val="24"/>
        </w:rPr>
        <w:t>по специалността</w:t>
      </w:r>
    </w:p>
    <w:p w:rsidR="003E258B" w:rsidRPr="00697736" w:rsidRDefault="003E258B" w:rsidP="00A62776">
      <w:pPr>
        <w:spacing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697736">
        <w:rPr>
          <w:rFonts w:ascii="Times New Roman" w:hAnsi="Times New Roman"/>
          <w:i/>
          <w:sz w:val="24"/>
          <w:szCs w:val="24"/>
        </w:rPr>
        <w:t>**Специфичен опит и стаж – посочва се опита и стажа, свързан с изпълнението на дейности, сходни с тези предмет на настоящата обществена поръчка.</w:t>
      </w:r>
    </w:p>
    <w:tbl>
      <w:tblPr>
        <w:tblW w:w="0" w:type="auto"/>
        <w:jc w:val="center"/>
        <w:tblInd w:w="-1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94"/>
        <w:gridCol w:w="2559"/>
        <w:gridCol w:w="2560"/>
        <w:gridCol w:w="1449"/>
      </w:tblGrid>
      <w:tr w:rsidR="003E258B" w:rsidRPr="00697736" w:rsidTr="00B30F65">
        <w:trPr>
          <w:jc w:val="center"/>
        </w:trPr>
        <w:tc>
          <w:tcPr>
            <w:tcW w:w="7062" w:type="dxa"/>
            <w:gridSpan w:val="4"/>
            <w:shd w:val="clear" w:color="auto" w:fill="C6D9F1"/>
          </w:tcPr>
          <w:p w:rsidR="003E258B" w:rsidRPr="00A0029C" w:rsidRDefault="003E258B" w:rsidP="00BF336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97736">
              <w:rPr>
                <w:rFonts w:ascii="Times New Roman" w:hAnsi="Times New Roman"/>
                <w:b/>
                <w:sz w:val="24"/>
                <w:szCs w:val="24"/>
              </w:rPr>
              <w:t xml:space="preserve">СПИСЪК НА ДОПЪЛНИТЕЛНИТЕ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ЕКСПЕРТИ </w:t>
            </w:r>
            <w:r w:rsidRPr="00697736">
              <w:rPr>
                <w:rFonts w:ascii="Times New Roman" w:hAnsi="Times New Roman"/>
                <w:b/>
                <w:sz w:val="24"/>
                <w:szCs w:val="24"/>
              </w:rPr>
              <w:t xml:space="preserve"> В ЕКИПА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/ако се предвиждат/</w:t>
            </w:r>
          </w:p>
        </w:tc>
      </w:tr>
      <w:tr w:rsidR="003E258B" w:rsidRPr="00697736" w:rsidTr="00B30F65">
        <w:trPr>
          <w:jc w:val="center"/>
        </w:trPr>
        <w:tc>
          <w:tcPr>
            <w:tcW w:w="494" w:type="dxa"/>
            <w:shd w:val="clear" w:color="auto" w:fill="C6D9F1"/>
          </w:tcPr>
          <w:p w:rsidR="003E258B" w:rsidRPr="00697736" w:rsidRDefault="003E258B" w:rsidP="00B30F6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97736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2559" w:type="dxa"/>
            <w:shd w:val="clear" w:color="auto" w:fill="C6D9F1"/>
          </w:tcPr>
          <w:p w:rsidR="003E258B" w:rsidRPr="00697736" w:rsidRDefault="003E258B" w:rsidP="00B30F6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97736">
              <w:rPr>
                <w:rFonts w:ascii="Times New Roman" w:hAnsi="Times New Roman"/>
                <w:b/>
                <w:sz w:val="24"/>
                <w:szCs w:val="24"/>
              </w:rPr>
              <w:t>Вид експерт</w:t>
            </w:r>
          </w:p>
        </w:tc>
        <w:tc>
          <w:tcPr>
            <w:tcW w:w="2560" w:type="dxa"/>
            <w:shd w:val="clear" w:color="auto" w:fill="C6D9F1"/>
          </w:tcPr>
          <w:p w:rsidR="003E258B" w:rsidRPr="00697736" w:rsidRDefault="003E258B" w:rsidP="00B30F6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97736">
              <w:rPr>
                <w:rFonts w:ascii="Times New Roman" w:hAnsi="Times New Roman"/>
                <w:b/>
                <w:sz w:val="24"/>
                <w:szCs w:val="24"/>
              </w:rPr>
              <w:t>Специалност и образователно-квалиф. степен</w:t>
            </w:r>
          </w:p>
        </w:tc>
        <w:tc>
          <w:tcPr>
            <w:tcW w:w="1449" w:type="dxa"/>
            <w:shd w:val="clear" w:color="auto" w:fill="C6D9F1"/>
          </w:tcPr>
          <w:p w:rsidR="003E258B" w:rsidRPr="00697736" w:rsidRDefault="003E258B" w:rsidP="00B30F6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97736">
              <w:rPr>
                <w:rFonts w:ascii="Times New Roman" w:hAnsi="Times New Roman"/>
                <w:b/>
                <w:sz w:val="24"/>
                <w:szCs w:val="24"/>
              </w:rPr>
              <w:t>Брой експерти</w:t>
            </w:r>
          </w:p>
        </w:tc>
      </w:tr>
      <w:tr w:rsidR="003E258B" w:rsidRPr="00697736" w:rsidTr="00B30F65">
        <w:trPr>
          <w:jc w:val="center"/>
        </w:trPr>
        <w:tc>
          <w:tcPr>
            <w:tcW w:w="494" w:type="dxa"/>
          </w:tcPr>
          <w:p w:rsidR="003E258B" w:rsidRPr="00697736" w:rsidRDefault="003E258B" w:rsidP="00B30F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9" w:type="dxa"/>
          </w:tcPr>
          <w:p w:rsidR="003E258B" w:rsidRPr="00697736" w:rsidRDefault="003E258B" w:rsidP="00B30F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0" w:type="dxa"/>
          </w:tcPr>
          <w:p w:rsidR="003E258B" w:rsidRPr="00697736" w:rsidRDefault="003E258B" w:rsidP="00B30F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9" w:type="dxa"/>
          </w:tcPr>
          <w:p w:rsidR="003E258B" w:rsidRPr="00697736" w:rsidRDefault="003E258B" w:rsidP="00B30F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258B" w:rsidRPr="00697736" w:rsidTr="00B30F65">
        <w:trPr>
          <w:jc w:val="center"/>
        </w:trPr>
        <w:tc>
          <w:tcPr>
            <w:tcW w:w="494" w:type="dxa"/>
          </w:tcPr>
          <w:p w:rsidR="003E258B" w:rsidRPr="00697736" w:rsidRDefault="003E258B" w:rsidP="00B30F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9" w:type="dxa"/>
          </w:tcPr>
          <w:p w:rsidR="003E258B" w:rsidRPr="00697736" w:rsidRDefault="003E258B" w:rsidP="00B30F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0" w:type="dxa"/>
          </w:tcPr>
          <w:p w:rsidR="003E258B" w:rsidRPr="00697736" w:rsidRDefault="003E258B" w:rsidP="00B30F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9" w:type="dxa"/>
          </w:tcPr>
          <w:p w:rsidR="003E258B" w:rsidRPr="00697736" w:rsidRDefault="003E258B" w:rsidP="00B30F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E258B" w:rsidRPr="00697736" w:rsidRDefault="003E258B" w:rsidP="00293366">
      <w:pPr>
        <w:ind w:firstLine="720"/>
        <w:jc w:val="both"/>
        <w:rPr>
          <w:rFonts w:ascii="Times New Roman" w:hAnsi="Times New Roman"/>
          <w:i/>
          <w:sz w:val="24"/>
          <w:szCs w:val="24"/>
        </w:rPr>
      </w:pPr>
      <w:r w:rsidRPr="00697736">
        <w:rPr>
          <w:rFonts w:ascii="Times New Roman" w:hAnsi="Times New Roman"/>
          <w:i/>
          <w:sz w:val="24"/>
          <w:szCs w:val="24"/>
        </w:rPr>
        <w:t>В списъка на допълнителните експерти се посочват б</w:t>
      </w:r>
      <w:r>
        <w:rPr>
          <w:rFonts w:ascii="Times New Roman" w:hAnsi="Times New Roman"/>
          <w:i/>
          <w:sz w:val="24"/>
          <w:szCs w:val="24"/>
        </w:rPr>
        <w:t>ро</w:t>
      </w:r>
      <w:r w:rsidRPr="00697736">
        <w:rPr>
          <w:rFonts w:ascii="Times New Roman" w:hAnsi="Times New Roman"/>
          <w:i/>
          <w:sz w:val="24"/>
          <w:szCs w:val="24"/>
        </w:rPr>
        <w:t>ят и вида на експертите, които ще бъдат включени в изпълнението на поръчката и ще подпомагат дейността на ключовите експерти.</w:t>
      </w:r>
      <w:r w:rsidRPr="00697736">
        <w:rPr>
          <w:rFonts w:ascii="Times New Roman" w:hAnsi="Times New Roman"/>
          <w:i/>
          <w:sz w:val="24"/>
          <w:szCs w:val="24"/>
        </w:rPr>
        <w:tab/>
      </w:r>
    </w:p>
    <w:p w:rsidR="003E258B" w:rsidRPr="00697736" w:rsidRDefault="003E258B" w:rsidP="00A62776">
      <w:pPr>
        <w:jc w:val="both"/>
        <w:rPr>
          <w:rFonts w:ascii="Times New Roman" w:hAnsi="Times New Roman"/>
          <w:sz w:val="24"/>
          <w:szCs w:val="24"/>
        </w:rPr>
      </w:pPr>
      <w:r w:rsidRPr="00697736">
        <w:rPr>
          <w:rFonts w:ascii="Times New Roman" w:hAnsi="Times New Roman"/>
          <w:sz w:val="24"/>
          <w:szCs w:val="24"/>
        </w:rPr>
        <w:t>Известна ми е отговорността по чл. 313 от Наказателния кодекс за посочване на неверни данни.</w:t>
      </w:r>
    </w:p>
    <w:p w:rsidR="003E258B" w:rsidRPr="00697736" w:rsidRDefault="003E258B" w:rsidP="00A62776">
      <w:pPr>
        <w:rPr>
          <w:rFonts w:ascii="Times New Roman" w:hAnsi="Times New Roman"/>
          <w:sz w:val="24"/>
          <w:szCs w:val="24"/>
        </w:rPr>
      </w:pPr>
      <w:r w:rsidRPr="00697736">
        <w:rPr>
          <w:rFonts w:ascii="Times New Roman" w:hAnsi="Times New Roman"/>
          <w:sz w:val="24"/>
          <w:szCs w:val="24"/>
          <w:u w:val="single"/>
        </w:rPr>
        <w:tab/>
      </w:r>
      <w:r w:rsidRPr="00697736">
        <w:rPr>
          <w:rFonts w:ascii="Times New Roman" w:hAnsi="Times New Roman"/>
          <w:sz w:val="24"/>
          <w:szCs w:val="24"/>
          <w:u w:val="single"/>
        </w:rPr>
        <w:tab/>
      </w:r>
      <w:r w:rsidRPr="00697736">
        <w:rPr>
          <w:rFonts w:ascii="Times New Roman" w:hAnsi="Times New Roman"/>
          <w:sz w:val="24"/>
          <w:szCs w:val="24"/>
          <w:u w:val="single"/>
        </w:rPr>
        <w:tab/>
        <w:t xml:space="preserve"> </w:t>
      </w:r>
      <w:r w:rsidRPr="00697736">
        <w:rPr>
          <w:rFonts w:ascii="Times New Roman" w:hAnsi="Times New Roman"/>
          <w:sz w:val="24"/>
          <w:szCs w:val="24"/>
        </w:rPr>
        <w:t xml:space="preserve">г.                 </w:t>
      </w:r>
      <w:r w:rsidRPr="00697736">
        <w:rPr>
          <w:rFonts w:ascii="Times New Roman" w:hAnsi="Times New Roman"/>
          <w:sz w:val="24"/>
          <w:szCs w:val="24"/>
        </w:rPr>
        <w:tab/>
      </w:r>
      <w:r w:rsidRPr="00697736">
        <w:rPr>
          <w:rFonts w:ascii="Times New Roman" w:hAnsi="Times New Roman"/>
          <w:sz w:val="24"/>
          <w:szCs w:val="24"/>
        </w:rPr>
        <w:tab/>
      </w:r>
      <w:r w:rsidRPr="00697736">
        <w:rPr>
          <w:rFonts w:ascii="Times New Roman" w:hAnsi="Times New Roman"/>
          <w:sz w:val="24"/>
          <w:szCs w:val="24"/>
        </w:rPr>
        <w:tab/>
        <w:t xml:space="preserve">УПРАВИТЕЛ: </w:t>
      </w:r>
      <w:r w:rsidRPr="00697736">
        <w:rPr>
          <w:rFonts w:ascii="Times New Roman" w:hAnsi="Times New Roman"/>
          <w:sz w:val="24"/>
          <w:szCs w:val="24"/>
        </w:rPr>
        <w:softHyphen/>
      </w:r>
      <w:r w:rsidRPr="00697736">
        <w:rPr>
          <w:rFonts w:ascii="Times New Roman" w:hAnsi="Times New Roman"/>
          <w:sz w:val="24"/>
          <w:szCs w:val="24"/>
          <w:u w:val="single"/>
        </w:rPr>
        <w:tab/>
      </w:r>
      <w:r w:rsidRPr="00697736">
        <w:rPr>
          <w:rFonts w:ascii="Times New Roman" w:hAnsi="Times New Roman"/>
          <w:sz w:val="24"/>
          <w:szCs w:val="24"/>
          <w:u w:val="single"/>
        </w:rPr>
        <w:tab/>
      </w:r>
      <w:r w:rsidRPr="00697736">
        <w:rPr>
          <w:rFonts w:ascii="Times New Roman" w:hAnsi="Times New Roman"/>
          <w:sz w:val="24"/>
          <w:szCs w:val="24"/>
          <w:u w:val="single"/>
        </w:rPr>
        <w:tab/>
      </w:r>
    </w:p>
    <w:p w:rsidR="003E258B" w:rsidRPr="00A62776" w:rsidRDefault="003E258B">
      <w:pPr>
        <w:rPr>
          <w:rFonts w:ascii="Times New Roman" w:hAnsi="Times New Roman"/>
          <w:i/>
          <w:iCs/>
          <w:sz w:val="24"/>
          <w:szCs w:val="24"/>
        </w:rPr>
      </w:pPr>
      <w:r w:rsidRPr="00697736">
        <w:rPr>
          <w:rFonts w:ascii="Times New Roman" w:hAnsi="Times New Roman"/>
          <w:i/>
          <w:iCs/>
          <w:sz w:val="24"/>
          <w:szCs w:val="24"/>
        </w:rPr>
        <w:t xml:space="preserve">(дата на подписване)                                                                                       </w:t>
      </w:r>
    </w:p>
    <w:sectPr w:rsidR="003E258B" w:rsidRPr="00A62776" w:rsidSect="006B4D08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22C10"/>
    <w:rsid w:val="0000436D"/>
    <w:rsid w:val="00082849"/>
    <w:rsid w:val="00184780"/>
    <w:rsid w:val="001E474B"/>
    <w:rsid w:val="001F174B"/>
    <w:rsid w:val="00293366"/>
    <w:rsid w:val="00322C10"/>
    <w:rsid w:val="003E1FC9"/>
    <w:rsid w:val="003E258B"/>
    <w:rsid w:val="005D5F5E"/>
    <w:rsid w:val="006805CB"/>
    <w:rsid w:val="00697736"/>
    <w:rsid w:val="006B4D08"/>
    <w:rsid w:val="00923DB7"/>
    <w:rsid w:val="00966335"/>
    <w:rsid w:val="00A0029C"/>
    <w:rsid w:val="00A610DB"/>
    <w:rsid w:val="00A62776"/>
    <w:rsid w:val="00A92B28"/>
    <w:rsid w:val="00B30F65"/>
    <w:rsid w:val="00B77854"/>
    <w:rsid w:val="00BF3366"/>
    <w:rsid w:val="00C44CAA"/>
    <w:rsid w:val="00C543D3"/>
    <w:rsid w:val="00D833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2776"/>
    <w:pPr>
      <w:spacing w:after="200" w:line="276" w:lineRule="auto"/>
    </w:pPr>
    <w:rPr>
      <w:rFonts w:eastAsia="Times New Roman"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1CharCharChar">
    <w:name w:val="Char1 Char Char Char"/>
    <w:basedOn w:val="Normal"/>
    <w:uiPriority w:val="99"/>
    <w:rsid w:val="00A62776"/>
    <w:pPr>
      <w:tabs>
        <w:tab w:val="left" w:pos="709"/>
      </w:tabs>
      <w:spacing w:after="0" w:line="240" w:lineRule="auto"/>
    </w:pPr>
    <w:rPr>
      <w:rFonts w:ascii="Tahoma" w:hAnsi="Tahoma" w:cs="Times New Roman"/>
      <w:sz w:val="24"/>
      <w:szCs w:val="24"/>
      <w:lang w:val="pl-PL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42</TotalTime>
  <Pages>1</Pages>
  <Words>156</Words>
  <Characters>895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Liliq Spasova</dc:creator>
  <cp:keywords/>
  <dc:description/>
  <cp:lastModifiedBy>PenevaP</cp:lastModifiedBy>
  <cp:revision>15</cp:revision>
  <cp:lastPrinted>2012-12-20T12:12:00Z</cp:lastPrinted>
  <dcterms:created xsi:type="dcterms:W3CDTF">2012-09-28T14:56:00Z</dcterms:created>
  <dcterms:modified xsi:type="dcterms:W3CDTF">2013-04-01T08:22:00Z</dcterms:modified>
</cp:coreProperties>
</file>